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7D" w:rsidRDefault="0042057D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350794" w:rsidRDefault="0042057D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На основу Акционог плана за преговарачко поглавље 23, који је Влада РС усвојила 2015.год. и члана 19 Статута општине Кучево („Сл.гл.општине Кучево“, бр.12/08, 8/09, 4/10, 7/12, 3/13, 3/14, 9/14, 10/15, 9/16 и 3/17),</w:t>
      </w:r>
    </w:p>
    <w:p w:rsidR="0042057D" w:rsidRDefault="0042057D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Скупштина општине Кучево на седници одржаној 06.7.2017.године  доноси</w:t>
      </w:r>
    </w:p>
    <w:p w:rsidR="0042057D" w:rsidRDefault="0042057D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42057D" w:rsidRDefault="0042057D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О Д Л У К У</w:t>
      </w: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О УСВАЈАЊУ ЛОКАЛНОГ АНТИКОРУПЦИЈСКОГ ПЛАНА (ЛАКП)</w:t>
      </w: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ЗА ОПШТИНУ КУЧЕВО</w:t>
      </w: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Члан 1.</w:t>
      </w: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Усваја се Одлука о усвајању Локалног антикорупцијског плана (ЛАКП) за општину Кучево.</w:t>
      </w: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Локални антикорупцијски план (ЛАКП) за општину Кучево је саставни део ове Одлуке.</w:t>
      </w: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Члан 2.</w:t>
      </w:r>
    </w:p>
    <w:p w:rsidR="0042057D" w:rsidRDefault="0042057D" w:rsidP="0042057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Одлука ступа на снагу даном доношења и има се објавити у „Службеном гласнику општине Кучево“.</w:t>
      </w: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 xml:space="preserve">Број: </w:t>
      </w:r>
      <w:r>
        <w:rPr>
          <w:rFonts w:ascii="Times New Roman" w:hAnsi="Times New Roman" w:cs="Times New Roman"/>
          <w:sz w:val="24"/>
          <w:szCs w:val="24"/>
        </w:rPr>
        <w:t xml:space="preserve">I-06-1-138/2017         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ПРЕДСЕДНИК СКУПШТИНЕ ОПШТИНЕ</w:t>
      </w:r>
    </w:p>
    <w:p w:rsidR="0042057D" w:rsidRPr="00486094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06.07.2017.год.                                            Владимир Стојановић</w:t>
      </w:r>
      <w:r w:rsidR="0048609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486094">
        <w:rPr>
          <w:rFonts w:ascii="Times New Roman" w:hAnsi="Times New Roman" w:cs="Times New Roman"/>
          <w:sz w:val="24"/>
          <w:szCs w:val="24"/>
        </w:rPr>
        <w:t>с.р</w:t>
      </w:r>
      <w:proofErr w:type="spellEnd"/>
      <w:r w:rsidR="00486094">
        <w:rPr>
          <w:rFonts w:ascii="Times New Roman" w:hAnsi="Times New Roman" w:cs="Times New Roman"/>
          <w:sz w:val="24"/>
          <w:szCs w:val="24"/>
        </w:rPr>
        <w:t>.</w:t>
      </w: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К у ч е в о</w:t>
      </w:r>
    </w:p>
    <w:p w:rsidR="00486094" w:rsidRDefault="00486094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86094" w:rsidRDefault="00486094" w:rsidP="00486094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486094" w:rsidRDefault="00486094" w:rsidP="00486094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486094" w:rsidRPr="0042057D" w:rsidRDefault="00486094" w:rsidP="00486094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2057D" w:rsidRPr="0042057D" w:rsidRDefault="0042057D" w:rsidP="0042057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42057D" w:rsidRPr="0042057D" w:rsidSect="00B34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>
    <w:useFELayout/>
  </w:compat>
  <w:rsids>
    <w:rsidRoot w:val="0042057D"/>
    <w:rsid w:val="00350794"/>
    <w:rsid w:val="0042057D"/>
    <w:rsid w:val="00486094"/>
    <w:rsid w:val="00B3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07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a\Desktop\New%20Microsoft%20Office%20Word%20Document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Microsoft Office Word Document (2)</Template>
  <TotalTime>39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cp:lastPrinted>2017-07-11T07:09:00Z</cp:lastPrinted>
  <dcterms:created xsi:type="dcterms:W3CDTF">2017-07-11T06:40:00Z</dcterms:created>
  <dcterms:modified xsi:type="dcterms:W3CDTF">2017-07-11T07:19:00Z</dcterms:modified>
</cp:coreProperties>
</file>